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2ABDE" w14:textId="0BCBC59B" w:rsidR="00BA00AB" w:rsidRDefault="00AA129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BURLEY</w:t>
      </w:r>
      <w:r>
        <w:rPr>
          <w:rFonts w:ascii="Times New Roman" w:hAnsi="Times New Roman" w:cs="Times New Roman"/>
          <w:sz w:val="24"/>
          <w:szCs w:val="24"/>
        </w:rPr>
        <w:t xml:space="preserve">       (fl.1426)</w:t>
      </w:r>
    </w:p>
    <w:p w14:paraId="236890FF" w14:textId="7D8F42C3" w:rsidR="00AA1292" w:rsidRDefault="00AA129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013D44" w14:textId="56985D0D" w:rsidR="00AA1292" w:rsidRDefault="00AA129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443B85" w14:textId="77777777" w:rsidR="00AA1292" w:rsidRDefault="00AA1292" w:rsidP="00AA12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Jan.1426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He was appointed Sheriff of Shropshire and the adjacent Welsh March.</w:t>
      </w:r>
    </w:p>
    <w:p w14:paraId="71AC3880" w14:textId="153623EC" w:rsidR="00AA1292" w:rsidRDefault="00AA1292" w:rsidP="00AA12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1422-30 p.1</w:t>
      </w:r>
      <w:r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770088DF" w14:textId="77777777" w:rsidR="00AA1292" w:rsidRDefault="00AA1292" w:rsidP="00AA12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8FD54F" w14:textId="77777777" w:rsidR="00AA1292" w:rsidRDefault="00AA1292" w:rsidP="00AA12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F7331C" w14:textId="77777777" w:rsidR="00AA1292" w:rsidRPr="008E406E" w:rsidRDefault="00AA1292" w:rsidP="00AA12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November 2021</w:t>
      </w:r>
    </w:p>
    <w:p w14:paraId="2E36A599" w14:textId="687072DD" w:rsidR="00AA1292" w:rsidRPr="00AA1292" w:rsidRDefault="00AA129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AA1292" w:rsidRPr="00AA12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43274" w14:textId="77777777" w:rsidR="00AA1292" w:rsidRDefault="00AA1292" w:rsidP="009139A6">
      <w:r>
        <w:separator/>
      </w:r>
    </w:p>
  </w:endnote>
  <w:endnote w:type="continuationSeparator" w:id="0">
    <w:p w14:paraId="3A83D63B" w14:textId="77777777" w:rsidR="00AA1292" w:rsidRDefault="00AA129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F674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310C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E0BA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83FAA" w14:textId="77777777" w:rsidR="00AA1292" w:rsidRDefault="00AA1292" w:rsidP="009139A6">
      <w:r>
        <w:separator/>
      </w:r>
    </w:p>
  </w:footnote>
  <w:footnote w:type="continuationSeparator" w:id="0">
    <w:p w14:paraId="031F1BDA" w14:textId="77777777" w:rsidR="00AA1292" w:rsidRDefault="00AA129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CFE4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9CBC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5D17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292"/>
    <w:rsid w:val="000666E0"/>
    <w:rsid w:val="002510B7"/>
    <w:rsid w:val="005C130B"/>
    <w:rsid w:val="00826F5C"/>
    <w:rsid w:val="009139A6"/>
    <w:rsid w:val="009448BB"/>
    <w:rsid w:val="00A3176C"/>
    <w:rsid w:val="00AA1292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243DE"/>
  <w15:chartTrackingRefBased/>
  <w15:docId w15:val="{42CF1AD9-5FD5-4911-AB55-45F60BFDC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2021-11-10T13:45:00Z</dcterms:created>
  <dcterms:modified xsi:type="dcterms:W3CDTF">2021-11-10T13:46:00Z</dcterms:modified>
</cp:coreProperties>
</file>